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1A45C" w14:textId="77777777" w:rsidR="006852A6" w:rsidRDefault="006852A6" w:rsidP="006852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BATE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fl.1506)</w:t>
      </w:r>
    </w:p>
    <w:p w14:paraId="50EB23A1" w14:textId="77777777" w:rsidR="006852A6" w:rsidRDefault="006852A6" w:rsidP="006852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Goudhurst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7C2B8E5" w14:textId="77777777" w:rsidR="006852A6" w:rsidRDefault="006852A6" w:rsidP="006852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3C0820" w14:textId="77777777" w:rsidR="006852A6" w:rsidRDefault="006852A6" w:rsidP="006852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1092C8" w14:textId="77777777" w:rsidR="006852A6" w:rsidRDefault="006852A6" w:rsidP="006852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Jun.1506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CDBF6B8" w14:textId="77777777" w:rsidR="006852A6" w:rsidRDefault="006852A6" w:rsidP="006852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D94D89E" w14:textId="77777777" w:rsidR="006852A6" w:rsidRDefault="006852A6" w:rsidP="006852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471531" w14:textId="77777777" w:rsidR="006852A6" w:rsidRDefault="006852A6" w:rsidP="006852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04D2F1" w14:textId="77777777" w:rsidR="006852A6" w:rsidRDefault="006852A6" w:rsidP="006852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2022</w:t>
      </w:r>
    </w:p>
    <w:p w14:paraId="5D5F981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4022B" w14:textId="77777777" w:rsidR="006852A6" w:rsidRDefault="006852A6" w:rsidP="009139A6">
      <w:r>
        <w:separator/>
      </w:r>
    </w:p>
  </w:endnote>
  <w:endnote w:type="continuationSeparator" w:id="0">
    <w:p w14:paraId="39A2A269" w14:textId="77777777" w:rsidR="006852A6" w:rsidRDefault="006852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12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82E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333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B46DC" w14:textId="77777777" w:rsidR="006852A6" w:rsidRDefault="006852A6" w:rsidP="009139A6">
      <w:r>
        <w:separator/>
      </w:r>
    </w:p>
  </w:footnote>
  <w:footnote w:type="continuationSeparator" w:id="0">
    <w:p w14:paraId="5963E213" w14:textId="77777777" w:rsidR="006852A6" w:rsidRDefault="006852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82E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83F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F69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2A6"/>
    <w:rsid w:val="000666E0"/>
    <w:rsid w:val="002510B7"/>
    <w:rsid w:val="005C130B"/>
    <w:rsid w:val="006852A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8E9E9"/>
  <w15:chartTrackingRefBased/>
  <w15:docId w15:val="{06F59D14-E1F8-41A8-A27F-59598101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852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2022-04-22T19:15:00Z</dcterms:created>
  <dcterms:modified xsi:type="dcterms:W3CDTF">2022-04-22T19:16:00Z</dcterms:modified>
</cp:coreProperties>
</file>